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45F43B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301F3">
        <w:rPr>
          <w:b/>
          <w:i/>
          <w:noProof/>
          <w:sz w:val="28"/>
          <w:lang w:eastAsia="ja-JP"/>
        </w:rPr>
        <w:t>236513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D57BC4" w:rsidR="005E6CDE" w:rsidRPr="00410371" w:rsidRDefault="00E301F3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0761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292C6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F5E1C">
              <w:rPr>
                <w:noProof/>
              </w:rPr>
              <w:t>Editorial, incorrect header level in 6.2.2.1.2.4.3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3B6997" w:rsidR="001E41F3" w:rsidRDefault="0068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F5E1C">
              <w:rPr>
                <w:noProof/>
              </w:rPr>
              <w:t>he header level is incorrect in 6.2.2.1.2.4.3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B7844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5E1C">
              <w:rPr>
                <w:noProof/>
              </w:rPr>
              <w:t>Corrected header level in header level in 6.2.2.1.2.4.3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53AAE" w:rsidR="001E41F3" w:rsidRDefault="003F5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Header level in 6.2.2.1.2.4.3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8492C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3F5E1C">
              <w:rPr>
                <w:noProof/>
              </w:rPr>
              <w:t>6.2.2.1.2.4.3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08FA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91E015" w:rsidR="001E41F3" w:rsidRDefault="003F5E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BFF1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737D7D49" w:rsidR="00581E56" w:rsidRDefault="00581E56" w:rsidP="0058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59406805" w14:textId="3F88D53D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A1AA168" w14:textId="77777777" w:rsidR="006D3BBF" w:rsidRPr="00B72BC0" w:rsidRDefault="006D3BBF" w:rsidP="006D3BBF">
      <w:pPr>
        <w:pStyle w:val="H6"/>
      </w:pPr>
      <w:r w:rsidRPr="00B72BC0">
        <w:t>6.2.2.1.2.4.2</w:t>
      </w:r>
      <w:r w:rsidRPr="00B72BC0">
        <w:tab/>
        <w:t>Test applicability</w:t>
      </w:r>
    </w:p>
    <w:p w14:paraId="3AAEC5A9" w14:textId="77777777" w:rsidR="006D3BBF" w:rsidRPr="00B72BC0" w:rsidRDefault="006D3BBF" w:rsidP="006D3BBF">
      <w:r w:rsidRPr="00B72BC0">
        <w:t xml:space="preserve">This test applies to all types of NR UE release 17 and forward supporting </w:t>
      </w:r>
      <w:proofErr w:type="spellStart"/>
      <w:r w:rsidRPr="00B72BC0">
        <w:t>RedCap</w:t>
      </w:r>
      <w:proofErr w:type="spellEnd"/>
      <w:r w:rsidRPr="00B72BC0">
        <w:t>.</w:t>
      </w:r>
    </w:p>
    <w:p w14:paraId="7F696A29" w14:textId="19D5CD0D" w:rsidR="006D3BBF" w:rsidRPr="006D3BBF" w:rsidRDefault="006D3BBF">
      <w:pPr>
        <w:pStyle w:val="H6"/>
        <w:pPrChange w:id="2" w:author="Petter Karlsson" w:date="2023-10-26T09:23:00Z">
          <w:pPr/>
        </w:pPrChange>
      </w:pPr>
      <w:r w:rsidRPr="00B72BC0">
        <w:t>6.2.2.1.2.4.3</w:t>
      </w:r>
      <w:r w:rsidRPr="00B72BC0">
        <w:tab/>
        <w:t xml:space="preserve">Minimum requirement for wideband CQI reporting for </w:t>
      </w:r>
      <w:proofErr w:type="spellStart"/>
      <w:r w:rsidRPr="00B72BC0">
        <w:t>RedCap</w:t>
      </w:r>
      <w:proofErr w:type="spellEnd"/>
    </w:p>
    <w:p w14:paraId="64C24820" w14:textId="77777777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3FE00" w14:textId="77777777" w:rsidR="00335FCD" w:rsidRDefault="00335FCD">
      <w:r>
        <w:separator/>
      </w:r>
    </w:p>
  </w:endnote>
  <w:endnote w:type="continuationSeparator" w:id="0">
    <w:p w14:paraId="4793A2D2" w14:textId="77777777" w:rsidR="00335FCD" w:rsidRDefault="00335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9D4A" w14:textId="77777777" w:rsidR="00335FCD" w:rsidRDefault="00335FCD">
      <w:r>
        <w:separator/>
      </w:r>
    </w:p>
  </w:footnote>
  <w:footnote w:type="continuationSeparator" w:id="0">
    <w:p w14:paraId="1C2E2B47" w14:textId="77777777" w:rsidR="00335FCD" w:rsidRDefault="00335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0A"/>
    <w:rsid w:val="00021CF4"/>
    <w:rsid w:val="00022E4A"/>
    <w:rsid w:val="000252BB"/>
    <w:rsid w:val="00035AF6"/>
    <w:rsid w:val="0003775C"/>
    <w:rsid w:val="00040C92"/>
    <w:rsid w:val="00066367"/>
    <w:rsid w:val="0007422C"/>
    <w:rsid w:val="00081C85"/>
    <w:rsid w:val="00090176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0F300A"/>
    <w:rsid w:val="00105BCE"/>
    <w:rsid w:val="00117613"/>
    <w:rsid w:val="00145D43"/>
    <w:rsid w:val="0015030E"/>
    <w:rsid w:val="00154E88"/>
    <w:rsid w:val="001641A2"/>
    <w:rsid w:val="00167F37"/>
    <w:rsid w:val="00192C46"/>
    <w:rsid w:val="00196C7F"/>
    <w:rsid w:val="001A08B3"/>
    <w:rsid w:val="001A389B"/>
    <w:rsid w:val="001A7B60"/>
    <w:rsid w:val="001B52F0"/>
    <w:rsid w:val="001B627F"/>
    <w:rsid w:val="001B7A65"/>
    <w:rsid w:val="001D3D28"/>
    <w:rsid w:val="001E41F3"/>
    <w:rsid w:val="002037D6"/>
    <w:rsid w:val="0022476B"/>
    <w:rsid w:val="00233908"/>
    <w:rsid w:val="00233F8E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2056B"/>
    <w:rsid w:val="003275D2"/>
    <w:rsid w:val="00335FCD"/>
    <w:rsid w:val="003434E6"/>
    <w:rsid w:val="00354B83"/>
    <w:rsid w:val="003609EF"/>
    <w:rsid w:val="0036231A"/>
    <w:rsid w:val="00374DD4"/>
    <w:rsid w:val="00380E5F"/>
    <w:rsid w:val="003D776C"/>
    <w:rsid w:val="003E1A36"/>
    <w:rsid w:val="003F5E1C"/>
    <w:rsid w:val="00410371"/>
    <w:rsid w:val="00423598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E1AB7"/>
    <w:rsid w:val="0050423E"/>
    <w:rsid w:val="005141D9"/>
    <w:rsid w:val="0051580D"/>
    <w:rsid w:val="00530694"/>
    <w:rsid w:val="005356C3"/>
    <w:rsid w:val="00544C0F"/>
    <w:rsid w:val="00547111"/>
    <w:rsid w:val="00580CFC"/>
    <w:rsid w:val="00581E56"/>
    <w:rsid w:val="00592D74"/>
    <w:rsid w:val="005A45F5"/>
    <w:rsid w:val="005C2694"/>
    <w:rsid w:val="005C2858"/>
    <w:rsid w:val="005D638B"/>
    <w:rsid w:val="005E2C44"/>
    <w:rsid w:val="005E6CDE"/>
    <w:rsid w:val="00621188"/>
    <w:rsid w:val="006257ED"/>
    <w:rsid w:val="00636E7D"/>
    <w:rsid w:val="00636FC2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B46FB"/>
    <w:rsid w:val="006D3BBF"/>
    <w:rsid w:val="006E21FB"/>
    <w:rsid w:val="00701FA1"/>
    <w:rsid w:val="0070510D"/>
    <w:rsid w:val="00715CD7"/>
    <w:rsid w:val="007439A0"/>
    <w:rsid w:val="00751B70"/>
    <w:rsid w:val="0078153C"/>
    <w:rsid w:val="00784D2D"/>
    <w:rsid w:val="00792342"/>
    <w:rsid w:val="007977A8"/>
    <w:rsid w:val="007B3720"/>
    <w:rsid w:val="007B512A"/>
    <w:rsid w:val="007C2097"/>
    <w:rsid w:val="007C7367"/>
    <w:rsid w:val="007D591A"/>
    <w:rsid w:val="007D6A07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A7976"/>
    <w:rsid w:val="008C70D7"/>
    <w:rsid w:val="008D3CCC"/>
    <w:rsid w:val="008F3789"/>
    <w:rsid w:val="008F686C"/>
    <w:rsid w:val="008F6F68"/>
    <w:rsid w:val="009148DE"/>
    <w:rsid w:val="0093308A"/>
    <w:rsid w:val="00941E30"/>
    <w:rsid w:val="0094386C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C2946"/>
    <w:rsid w:val="009D1A23"/>
    <w:rsid w:val="009E3297"/>
    <w:rsid w:val="009F734F"/>
    <w:rsid w:val="00A00BD6"/>
    <w:rsid w:val="00A12CCC"/>
    <w:rsid w:val="00A13A8D"/>
    <w:rsid w:val="00A246B6"/>
    <w:rsid w:val="00A24802"/>
    <w:rsid w:val="00A4681E"/>
    <w:rsid w:val="00A47E70"/>
    <w:rsid w:val="00A50CF0"/>
    <w:rsid w:val="00A51C31"/>
    <w:rsid w:val="00A56CBB"/>
    <w:rsid w:val="00A7671C"/>
    <w:rsid w:val="00AA2CBC"/>
    <w:rsid w:val="00AC5820"/>
    <w:rsid w:val="00AD1CD8"/>
    <w:rsid w:val="00AD29AC"/>
    <w:rsid w:val="00AE4C84"/>
    <w:rsid w:val="00AF1AC8"/>
    <w:rsid w:val="00B03DA8"/>
    <w:rsid w:val="00B04CD7"/>
    <w:rsid w:val="00B0719C"/>
    <w:rsid w:val="00B178CD"/>
    <w:rsid w:val="00B258BB"/>
    <w:rsid w:val="00B67B97"/>
    <w:rsid w:val="00B849F9"/>
    <w:rsid w:val="00B84D95"/>
    <w:rsid w:val="00B9209F"/>
    <w:rsid w:val="00B95B91"/>
    <w:rsid w:val="00B968C8"/>
    <w:rsid w:val="00BA1A5E"/>
    <w:rsid w:val="00BA3EC5"/>
    <w:rsid w:val="00BA51D9"/>
    <w:rsid w:val="00BB5DFC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5313"/>
    <w:rsid w:val="00C66BA2"/>
    <w:rsid w:val="00C67698"/>
    <w:rsid w:val="00C870F6"/>
    <w:rsid w:val="00C95985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E18D1"/>
    <w:rsid w:val="00DE34CF"/>
    <w:rsid w:val="00DE4917"/>
    <w:rsid w:val="00DE5C2E"/>
    <w:rsid w:val="00E13F3D"/>
    <w:rsid w:val="00E301F3"/>
    <w:rsid w:val="00E31842"/>
    <w:rsid w:val="00E34898"/>
    <w:rsid w:val="00E36C74"/>
    <w:rsid w:val="00E40823"/>
    <w:rsid w:val="00E5593E"/>
    <w:rsid w:val="00E762E6"/>
    <w:rsid w:val="00EB09B7"/>
    <w:rsid w:val="00EE1404"/>
    <w:rsid w:val="00EE7C15"/>
    <w:rsid w:val="00EE7D7C"/>
    <w:rsid w:val="00EF163A"/>
    <w:rsid w:val="00F00A89"/>
    <w:rsid w:val="00F1084C"/>
    <w:rsid w:val="00F25D98"/>
    <w:rsid w:val="00F300FB"/>
    <w:rsid w:val="00F56439"/>
    <w:rsid w:val="00F70FC0"/>
    <w:rsid w:val="00FB56FB"/>
    <w:rsid w:val="00FB6386"/>
    <w:rsid w:val="00FB6A25"/>
    <w:rsid w:val="00FD0506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3686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142</cp:revision>
  <cp:lastPrinted>1899-12-31T23:00:00Z</cp:lastPrinted>
  <dcterms:created xsi:type="dcterms:W3CDTF">2020-02-03T08:32:00Z</dcterms:created>
  <dcterms:modified xsi:type="dcterms:W3CDTF">2023-11-02T13:16:00Z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